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Richard Grey,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 – 9)</w:t>
      </w: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E4A4D" w:rsidRDefault="00FE4A4D" w:rsidP="00FE4A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FE4A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A4D" w:rsidRDefault="00FE4A4D" w:rsidP="00564E3C">
      <w:pPr>
        <w:spacing w:after="0" w:line="240" w:lineRule="auto"/>
      </w:pPr>
      <w:r>
        <w:separator/>
      </w:r>
    </w:p>
  </w:endnote>
  <w:endnote w:type="continuationSeparator" w:id="0">
    <w:p w:rsidR="00FE4A4D" w:rsidRDefault="00FE4A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4A4D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A4D" w:rsidRDefault="00FE4A4D" w:rsidP="00564E3C">
      <w:pPr>
        <w:spacing w:after="0" w:line="240" w:lineRule="auto"/>
      </w:pPr>
      <w:r>
        <w:separator/>
      </w:r>
    </w:p>
  </w:footnote>
  <w:footnote w:type="continuationSeparator" w:id="0">
    <w:p w:rsidR="00FE4A4D" w:rsidRDefault="00FE4A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A4D"/>
    <w:rsid w:val="00372DC6"/>
    <w:rsid w:val="00564E3C"/>
    <w:rsid w:val="0064591D"/>
    <w:rsid w:val="00DD5B8A"/>
    <w:rsid w:val="00EB41B8"/>
    <w:rsid w:val="00F14DE1"/>
    <w:rsid w:val="00FE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7A640"/>
  <w15:chartTrackingRefBased/>
  <w15:docId w15:val="{1D55DD7D-6C16-41BE-9919-6F0A4491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E4A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2015-10-05T12:02:00Z</dcterms:created>
  <dcterms:modified xsi:type="dcterms:W3CDTF">2015-10-05T12:03:00Z</dcterms:modified>
</cp:coreProperties>
</file>